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8AE19" w14:textId="77777777" w:rsidR="00233D84" w:rsidRDefault="00233D84" w:rsidP="00233D84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CLERKSON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C3BBF1D" w14:textId="77777777" w:rsidR="00233D84" w:rsidRDefault="00233D84" w:rsidP="00233D84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B1F80B1" w14:textId="77777777" w:rsidR="00233D84" w:rsidRDefault="00233D84" w:rsidP="00233D84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3298F93E" w14:textId="77777777" w:rsidR="00233D84" w:rsidRDefault="00233D84" w:rsidP="00233D84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319E8B94" w14:textId="77777777" w:rsidR="00233D84" w:rsidRPr="00065994" w:rsidRDefault="00233D84" w:rsidP="00233D84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Sir James Harrington</w:t>
      </w:r>
      <w:r w:rsidRPr="00065994">
        <w:rPr>
          <w:rFonts w:cs="Times New Roman"/>
          <w:color w:val="282B30"/>
          <w:szCs w:val="24"/>
          <w:u w:val="single"/>
          <w:shd w:val="clear" w:color="auto" w:fill="FFFFFF"/>
        </w:rPr>
        <w:t xml:space="preserve"> </w:t>
      </w:r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A5D6E41" w14:textId="77777777" w:rsidR="00233D84" w:rsidRPr="00065994" w:rsidRDefault="00233D84" w:rsidP="00233D8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4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D5B8403" w14:textId="77777777" w:rsidR="00233D84" w:rsidRDefault="00233D84" w:rsidP="00233D8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AE43D1C" w14:textId="77777777" w:rsidR="00233D84" w:rsidRDefault="00233D84" w:rsidP="00233D8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0922BB" w14:textId="77777777" w:rsidR="00233D84" w:rsidRDefault="00233D84" w:rsidP="00233D8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6862552" w14:textId="77777777" w:rsidR="00233D84" w:rsidRDefault="00233D84" w:rsidP="00233D8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March 2023</w:t>
      </w:r>
    </w:p>
    <w:p w14:paraId="630D24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08894" w14:textId="77777777" w:rsidR="00233D84" w:rsidRDefault="00233D84" w:rsidP="009139A6">
      <w:r>
        <w:separator/>
      </w:r>
    </w:p>
  </w:endnote>
  <w:endnote w:type="continuationSeparator" w:id="0">
    <w:p w14:paraId="401E2D35" w14:textId="77777777" w:rsidR="00233D84" w:rsidRDefault="00233D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1DC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A68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2F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04176" w14:textId="77777777" w:rsidR="00233D84" w:rsidRDefault="00233D84" w:rsidP="009139A6">
      <w:r>
        <w:separator/>
      </w:r>
    </w:p>
  </w:footnote>
  <w:footnote w:type="continuationSeparator" w:id="0">
    <w:p w14:paraId="193BC5DD" w14:textId="77777777" w:rsidR="00233D84" w:rsidRDefault="00233D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0B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5B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02C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D84"/>
    <w:rsid w:val="000666E0"/>
    <w:rsid w:val="00233D8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208C5"/>
  <w15:chartTrackingRefBased/>
  <w15:docId w15:val="{C3A3F069-7E1A-4FE8-8B86-91C662D1C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2023-06-30T17:59:00Z</dcterms:created>
  <dcterms:modified xsi:type="dcterms:W3CDTF">2023-06-30T17:59:00Z</dcterms:modified>
</cp:coreProperties>
</file>